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13C0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13C0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013C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013C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013C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013C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013C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013C0F">
        <w:rPr>
          <w:b w:val="0"/>
        </w:rPr>
        <w:t xml:space="preserve"> 87/2307-21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13C0F" w:rsidP="00232C8F">
            <w:r>
              <w:t>Заведующий отделением (ТПОП)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13C0F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013C0F" w:rsidRPr="00013C0F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013C0F" w:rsidRPr="00013C0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013C0F" w:rsidRPr="00013C0F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13C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13C0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13C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13C0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013C0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013C0F" w:rsidP="00BA30DE">
            <w:pPr>
              <w:jc w:val="center"/>
            </w:pPr>
            <w:r>
              <w:t>041-504-156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  <w:tr w:rsidR="00013C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13C0F" w:rsidRDefault="00013C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13C0F" w:rsidRPr="00D15B1E" w:rsidRDefault="00013C0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013C0F" w:rsidRPr="00013C0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013C0F" w:rsidRPr="00013C0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BD5C0D" w:rsidRDefault="00BD5C0D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C9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23C9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23C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3C0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23C9A" w:rsidRPr="00B23C9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23C9A" w:rsidRPr="00B23C9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13C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23C9A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23C9A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013C0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C0F" w:rsidRPr="00013C0F" w:rsidRDefault="00013C0F" w:rsidP="004E51DC">
            <w:pPr>
              <w:pStyle w:val="a8"/>
            </w:pPr>
          </w:p>
        </w:tc>
      </w:tr>
      <w:tr w:rsidR="00013C0F" w:rsidRPr="00013C0F" w:rsidTr="00013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C0F" w:rsidRPr="00013C0F" w:rsidRDefault="00013C0F" w:rsidP="00EF07A3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C0F" w:rsidRPr="00013C0F" w:rsidRDefault="00013C0F" w:rsidP="004E51DC">
            <w:pPr>
              <w:pStyle w:val="a8"/>
              <w:rPr>
                <w:vertAlign w:val="superscript"/>
              </w:rPr>
            </w:pPr>
            <w:r w:rsidRPr="00013C0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013C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23C9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23C9A" w:rsidRPr="00B23C9A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7/2307-21"/>
    <w:docVar w:name="gig_kut" w:val="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7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738FA9B0ABAA4ACAAD6F42EFA6D60A8D"/>
    <w:docVar w:name="rm_id" w:val="6738"/>
    <w:docVar w:name="rm_name" w:val="                                          "/>
    <w:docVar w:name="rm_number" w:val=" 8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3C0F"/>
    <w:rsid w:val="00017AE9"/>
    <w:rsid w:val="00025683"/>
    <w:rsid w:val="00046815"/>
    <w:rsid w:val="0005566C"/>
    <w:rsid w:val="00077077"/>
    <w:rsid w:val="000860ED"/>
    <w:rsid w:val="000905BE"/>
    <w:rsid w:val="000A7A57"/>
    <w:rsid w:val="000B4F6D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61446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23C9A"/>
    <w:rsid w:val="00B41452"/>
    <w:rsid w:val="00BA30DE"/>
    <w:rsid w:val="00BA5029"/>
    <w:rsid w:val="00BC2F3C"/>
    <w:rsid w:val="00BD5C0D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2022-02-17T06:37:00Z</dcterms:created>
  <dcterms:modified xsi:type="dcterms:W3CDTF">2022-02-18T08:24:00Z</dcterms:modified>
</cp:coreProperties>
</file>